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077D82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 </w:t>
      </w:r>
      <w:r>
        <w:rPr>
          <w:b/>
          <w:sz w:val="32"/>
          <w:szCs w:val="32"/>
          <w:lang w:val="en-US"/>
        </w:rPr>
        <w:t>IV</w:t>
      </w:r>
      <w:r w:rsidR="003B46D3" w:rsidRPr="009C55D9">
        <w:rPr>
          <w:b/>
          <w:sz w:val="32"/>
          <w:szCs w:val="32"/>
        </w:rPr>
        <w:t xml:space="preserve"> квартал 2024 року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Кесарів розтин - МОЗ (тільки річний)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Харківська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6. Харківський район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 xml:space="preserve">14. Харківська </w:t>
      </w:r>
      <w:proofErr w:type="spellStart"/>
      <w:r w:rsidRPr="009C55D9">
        <w:rPr>
          <w:sz w:val="20"/>
        </w:rPr>
        <w:t>мтг</w:t>
      </w:r>
      <w:proofErr w:type="spellEnd"/>
      <w:r w:rsidRPr="009C55D9">
        <w:rPr>
          <w:sz w:val="20"/>
        </w:rPr>
        <w:t xml:space="preserve"> (</w:t>
      </w:r>
      <w:proofErr w:type="spellStart"/>
      <w:r w:rsidRPr="009C55D9">
        <w:rPr>
          <w:sz w:val="20"/>
        </w:rPr>
        <w:t>м.Харків</w:t>
      </w:r>
      <w:proofErr w:type="spellEnd"/>
      <w:r w:rsidRPr="009C55D9">
        <w:rPr>
          <w:sz w:val="20"/>
        </w:rPr>
        <w:t>)</w:t>
      </w: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подання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1. Заклади охорони здоров’я, що надають медичну допомогу вагітним, роділлям, породіллям та дітям, незалежно від  підпорядкування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регіонального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звітного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здоров’я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Департамент охорони здоров'я Харківської міської ради</w:t>
            </w:r>
          </w:p>
        </w:tc>
      </w:tr>
      <w:tr w:rsidR="003B46D3" w:rsidRPr="009C55D9"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077D82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r w:rsidR="00077D82">
              <w:rPr>
                <w:b/>
                <w:bCs/>
                <w:sz w:val="24"/>
                <w:szCs w:val="24"/>
              </w:rPr>
              <w:t>м. Харків, вул. Сумська,64</w:t>
            </w:r>
            <w:bookmarkStart w:id="0" w:name="_GoBack"/>
            <w:bookmarkEnd w:id="0"/>
          </w:p>
        </w:tc>
      </w:tr>
      <w:tr w:rsidR="003B46D3" w:rsidRPr="009C55D9"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вагітності</w:t>
            </w:r>
          </w:p>
        </w:tc>
      </w:tr>
      <w:tr w:rsidR="003B46D3" w:rsidRPr="009C55D9"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більше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консультації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Крім того, надійшло </w:t>
            </w:r>
            <w:proofErr w:type="spellStart"/>
            <w:r w:rsidRPr="009C55D9">
              <w:rPr>
                <w:sz w:val="20"/>
              </w:rPr>
              <w:t>породіль</w:t>
            </w:r>
            <w:proofErr w:type="spellEnd"/>
            <w:r w:rsidRPr="009C55D9">
              <w:rPr>
                <w:sz w:val="20"/>
              </w:rPr>
              <w:t>, які народили поза пологовим відділенням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Пізній </w:t>
            </w:r>
            <w:proofErr w:type="spellStart"/>
            <w:r w:rsidRPr="009C55D9">
              <w:rPr>
                <w:sz w:val="20"/>
              </w:rPr>
              <w:t>гестоз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інфекція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Емболія </w:t>
            </w:r>
            <w:proofErr w:type="spellStart"/>
            <w:r w:rsidRPr="009C55D9">
              <w:rPr>
                <w:sz w:val="20"/>
              </w:rPr>
              <w:t>амніотичною</w:t>
            </w:r>
            <w:proofErr w:type="spellEnd"/>
            <w:r w:rsidRPr="009C55D9">
              <w:rPr>
                <w:sz w:val="20"/>
              </w:rPr>
              <w:t xml:space="preserve">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періоду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Кількість пологів з </w:t>
            </w:r>
            <w:proofErr w:type="spellStart"/>
            <w:r w:rsidRPr="007C4EB1">
              <w:rPr>
                <w:sz w:val="22"/>
                <w:szCs w:val="22"/>
              </w:rPr>
              <w:t>кровотечею</w:t>
            </w:r>
            <w:proofErr w:type="spellEnd"/>
            <w:r w:rsidRPr="007C4EB1">
              <w:rPr>
                <w:sz w:val="22"/>
                <w:szCs w:val="22"/>
              </w:rPr>
              <w:t xml:space="preserve">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1" w:name="OLE_LINK1"/>
            <w:bookmarkStart w:id="2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bookmarkEnd w:id="1"/>
            <w:bookmarkEnd w:id="2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988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</w:t>
            </w:r>
            <w:proofErr w:type="spellStart"/>
            <w:r w:rsidRPr="007C4EB1">
              <w:rPr>
                <w:sz w:val="22"/>
                <w:szCs w:val="22"/>
              </w:rPr>
              <w:t>роділь</w:t>
            </w:r>
            <w:proofErr w:type="spellEnd"/>
            <w:r w:rsidRPr="007C4EB1">
              <w:rPr>
                <w:sz w:val="22"/>
                <w:szCs w:val="22"/>
              </w:rPr>
              <w:t xml:space="preserve"> та </w:t>
            </w:r>
            <w:proofErr w:type="spellStart"/>
            <w:r w:rsidRPr="007C4EB1">
              <w:rPr>
                <w:sz w:val="22"/>
                <w:szCs w:val="22"/>
              </w:rPr>
              <w:t>породіль</w:t>
            </w:r>
            <w:proofErr w:type="spellEnd"/>
            <w:r w:rsidRPr="007C4EB1">
              <w:rPr>
                <w:sz w:val="22"/>
                <w:szCs w:val="22"/>
              </w:rPr>
              <w:t xml:space="preserve">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0F3009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4445" b="63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більше</w:t>
            </w: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</w:tr>
      <w:tr w:rsidR="003B46D3" w:rsidRPr="009C55D9"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3" w:name="OLE_LINK3"/>
            <w:bookmarkStart w:id="4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bookmarkEnd w:id="3"/>
            <w:bookmarkEnd w:id="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 xml:space="preserve">Переведено новонароджених (плодів) до інших стаціонарів і відділень ( до відділень для недоношених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0F3009" w:rsidP="003B46D3">
      <w:pPr>
        <w:ind w:left="-142" w:right="-993"/>
        <w:jc w:val="center"/>
        <w:rPr>
          <w:b/>
          <w:sz w:val="22"/>
          <w:szCs w:val="22"/>
        </w:rPr>
      </w:pPr>
      <w:r w:rsidRPr="009C55D9"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4445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2"/>
          <w:footerReference w:type="even" r:id="rId13"/>
          <w:footerReference w:type="default" r:id="rId14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життя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0F3009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0" b="254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порушення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травма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асфіксія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новонародженого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перебували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не перебували під 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життя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повних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року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 xml:space="preserve">З числа тих, що не перебували під наглядом дитячих </w:t>
            </w:r>
            <w:proofErr w:type="spellStart"/>
            <w:r w:rsidRPr="009C55D9">
              <w:rPr>
                <w:sz w:val="20"/>
              </w:rPr>
              <w:t>поліклінік</w:t>
            </w:r>
            <w:proofErr w:type="spellEnd"/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0F3009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 w:rsidRPr="009C55D9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2540" t="1905" r="0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5"/>
          <w:footerReference w:type="even" r:id="rId16"/>
          <w:footerReference w:type="default" r:id="rId17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діагнозу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діагностика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  <w:proofErr w:type="spellEnd"/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 xml:space="preserve">основного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захворю-вання</w:t>
            </w:r>
            <w:proofErr w:type="spellEnd"/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proofErr w:type="spellEnd"/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 xml:space="preserve">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  <w:proofErr w:type="spellEnd"/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об’ективні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часне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бування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недооб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>-стеження хворого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, яке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рідко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сформу-льований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діагноз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мертвонароджених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0F3009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1270" t="0" r="0" b="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Проведено розтинів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року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0F3009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C55D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2065" t="6985" r="635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  <w:t>23.01.2025р.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0F3009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 w:rsidRPr="009C55D9"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8890" t="7620" r="10160" b="1143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Pr="009C55D9">
        <w:rPr>
          <w:rFonts w:ascii="Times New Roman" w:hAnsi="Times New Roman"/>
          <w:sz w:val="24"/>
          <w:szCs w:val="24"/>
          <w:lang w:val="uk-UA"/>
        </w:rPr>
        <w:t>Олена ПШЕНЯНИК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D16F5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Pr="009C55D9">
        <w:rPr>
          <w:rFonts w:ascii="Times New Roman" w:hAnsi="Times New Roman"/>
          <w:b/>
          <w:sz w:val="24"/>
          <w:szCs w:val="24"/>
          <w:lang w:val="uk-UA"/>
        </w:rPr>
        <w:t xml:space="preserve"> Віктор ЯРМОЛЮК</w:t>
      </w:r>
    </w:p>
    <w:p w:rsidR="003B46D3" w:rsidRPr="009C55D9" w:rsidRDefault="000F3009" w:rsidP="003B46D3">
      <w:pPr>
        <w:jc w:val="both"/>
        <w:rPr>
          <w:sz w:val="18"/>
          <w:szCs w:val="18"/>
        </w:rPr>
      </w:pP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3335" t="5080" r="1333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0160" t="5080" r="8890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телефон______________________________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факс_________________________________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електронна пошта______________________</w:t>
      </w: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95A" w:rsidRDefault="00D4695A">
      <w:r>
        <w:separator/>
      </w:r>
    </w:p>
  </w:endnote>
  <w:endnote w:type="continuationSeparator" w:id="0">
    <w:p w:rsidR="00D4695A" w:rsidRDefault="00D4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95A" w:rsidRDefault="00D4695A">
      <w:r>
        <w:separator/>
      </w:r>
    </w:p>
  </w:footnote>
  <w:footnote w:type="continuationSeparator" w:id="0">
    <w:p w:rsidR="00D4695A" w:rsidRDefault="00D46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F79"/>
    <w:rsid w:val="00031CB0"/>
    <w:rsid w:val="00040764"/>
    <w:rsid w:val="00077D82"/>
    <w:rsid w:val="000F3009"/>
    <w:rsid w:val="001D06E9"/>
    <w:rsid w:val="00274372"/>
    <w:rsid w:val="00396091"/>
    <w:rsid w:val="003B46D3"/>
    <w:rsid w:val="003B7183"/>
    <w:rsid w:val="00422463"/>
    <w:rsid w:val="00432FBE"/>
    <w:rsid w:val="00556F79"/>
    <w:rsid w:val="006B661C"/>
    <w:rsid w:val="007C4EB1"/>
    <w:rsid w:val="007C7770"/>
    <w:rsid w:val="007F050B"/>
    <w:rsid w:val="007F2554"/>
    <w:rsid w:val="009A0052"/>
    <w:rsid w:val="009A55BB"/>
    <w:rsid w:val="009C55D9"/>
    <w:rsid w:val="00AF1C1E"/>
    <w:rsid w:val="00CA562E"/>
    <w:rsid w:val="00D15E8F"/>
    <w:rsid w:val="00D16F59"/>
    <w:rsid w:val="00D4695A"/>
    <w:rsid w:val="00D71194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9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3</TotalTime>
  <Pages>6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Tamara</dc:creator>
  <cp:lastModifiedBy>Tamara</cp:lastModifiedBy>
  <cp:revision>3</cp:revision>
  <cp:lastPrinted>1900-12-31T22:00:00Z</cp:lastPrinted>
  <dcterms:created xsi:type="dcterms:W3CDTF">2025-01-23T10:23:00Z</dcterms:created>
  <dcterms:modified xsi:type="dcterms:W3CDTF">2025-01-27T10:12:00Z</dcterms:modified>
</cp:coreProperties>
</file>